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0363716"/>
        <w:placeholder>
          <w:docPart w:val="A92A00AF98274936A34E55EC5ADDFFE9"/>
        </w:placeholder>
        <w:showingPlcHdr/>
        <w:dropDownList>
          <w:listItem w:value="Choose an item."/>
          <w:listItem w:displayText="SVEUČILIŠNI PRIJEDIPLOMSKI STUDIJ GRAĐEVINARSTVO" w:value="SVEUČILIŠNI PRIJEDIPLOMSKI STUDIJ GRAĐEVINARSTVO"/>
          <w:listItem w:displayText="STRUČNI PRIJEDIPLOMSKI STUDIJ GRAĐEVINARSTVO" w:value="STRUČNI PRIJEDIPLOMSKI STUDIJ GRAĐEVINARSTVO"/>
        </w:dropDownList>
      </w:sdtPr>
      <w:sdtEndPr/>
      <w:sdtContent>
        <w:p w14:paraId="301C8D03" w14:textId="078EBA29" w:rsidR="005F7AEB" w:rsidRDefault="0080547D" w:rsidP="005F7AEB">
          <w:pPr>
            <w:pStyle w:val="Obrazac"/>
            <w:jc w:val="left"/>
          </w:pPr>
          <w:r w:rsidRPr="00F657C5">
            <w:t xml:space="preserve">SVEUČILIŠNI </w:t>
          </w:r>
          <w:r w:rsidR="005F7AEB" w:rsidRPr="00F657C5">
            <w:t>PR</w:t>
          </w:r>
          <w:r>
            <w:t>IJE</w:t>
          </w:r>
          <w:r w:rsidR="005F7AEB" w:rsidRPr="00F657C5">
            <w:t>DIPLOMSKI STUDIJ</w:t>
          </w:r>
          <w:r w:rsidR="005F7AEB">
            <w:t xml:space="preserve"> GRAĐEVINARSTVO    </w:t>
          </w:r>
          <w:r>
            <w:t xml:space="preserve">          </w:t>
          </w:r>
          <w:r w:rsidR="005F7AEB">
            <w:t xml:space="preserve">                               </w:t>
          </w:r>
          <w:r>
            <w:t xml:space="preserve">      </w:t>
          </w:r>
          <w:r w:rsidR="005F7AEB">
            <w:t xml:space="preserve"> </w:t>
          </w:r>
          <w:r w:rsidRPr="00F657C5">
            <w:t xml:space="preserve">STRUČNI </w:t>
          </w:r>
          <w:r w:rsidR="005F7AEB" w:rsidRPr="00F657C5">
            <w:t>PR</w:t>
          </w:r>
          <w:r>
            <w:t>IJE</w:t>
          </w:r>
          <w:r w:rsidR="005F7AEB" w:rsidRPr="00F657C5">
            <w:t>DIPLOMSKI STUDIJ</w:t>
          </w:r>
          <w:r w:rsidR="005F7AEB">
            <w:t xml:space="preserve"> GRAĐEVINARSTVO</w:t>
          </w:r>
        </w:p>
      </w:sdtContent>
    </w:sdt>
    <w:p w14:paraId="525A8075" w14:textId="77777777" w:rsidR="009B790C" w:rsidRPr="008C4A82" w:rsidRDefault="009B790C" w:rsidP="009B790C">
      <w:pPr>
        <w:pStyle w:val="Obrazac"/>
        <w:jc w:val="left"/>
      </w:pPr>
    </w:p>
    <w:p w14:paraId="74FEF692" w14:textId="77777777" w:rsidR="00567423" w:rsidRPr="008C4A82" w:rsidRDefault="00567423" w:rsidP="00080A93">
      <w:pPr>
        <w:pStyle w:val="Obrazac"/>
        <w:jc w:val="left"/>
        <w:rPr>
          <w:rFonts w:cs="Arial"/>
        </w:rPr>
      </w:pPr>
    </w:p>
    <w:p w14:paraId="744638B8" w14:textId="77777777" w:rsidR="00567423" w:rsidRPr="008C4A82" w:rsidRDefault="00567423" w:rsidP="00080A93">
      <w:pPr>
        <w:pStyle w:val="Obrazac"/>
      </w:pPr>
    </w:p>
    <w:p w14:paraId="44FAEA72" w14:textId="77777777" w:rsidR="00631900" w:rsidRPr="008C4A82" w:rsidRDefault="00631900" w:rsidP="00080A93">
      <w:pPr>
        <w:pStyle w:val="Obrazac"/>
      </w:pPr>
    </w:p>
    <w:p w14:paraId="6900FE23" w14:textId="77777777" w:rsidR="00567423" w:rsidRPr="008C4A82" w:rsidRDefault="00567423" w:rsidP="00080A93">
      <w:pPr>
        <w:pStyle w:val="Obrazac"/>
        <w:rPr>
          <w:b/>
          <w:spacing w:val="30"/>
          <w:sz w:val="32"/>
        </w:rPr>
      </w:pPr>
      <w:r w:rsidRPr="008C4A82">
        <w:rPr>
          <w:b/>
          <w:spacing w:val="30"/>
          <w:sz w:val="32"/>
        </w:rPr>
        <w:t>P O T V R D A</w:t>
      </w:r>
    </w:p>
    <w:p w14:paraId="6622860A" w14:textId="77777777" w:rsidR="0048655C" w:rsidRDefault="00B81757" w:rsidP="00080A93">
      <w:pPr>
        <w:pStyle w:val="Obrazac"/>
        <w:rPr>
          <w:sz w:val="22"/>
        </w:rPr>
      </w:pPr>
      <w:r w:rsidRPr="008C4A82">
        <w:rPr>
          <w:sz w:val="22"/>
        </w:rPr>
        <w:t xml:space="preserve">o prihvaćanju </w:t>
      </w:r>
      <w:r w:rsidR="005F7AEB">
        <w:rPr>
          <w:sz w:val="22"/>
        </w:rPr>
        <w:t xml:space="preserve">završnog </w:t>
      </w:r>
      <w:r w:rsidRPr="008C4A82">
        <w:rPr>
          <w:sz w:val="22"/>
        </w:rPr>
        <w:t>rada i provedenom postupku provjere njegove izvornosti</w:t>
      </w:r>
    </w:p>
    <w:p w14:paraId="557D1B1A" w14:textId="77777777" w:rsidR="00BC3631" w:rsidRPr="008C4A82" w:rsidRDefault="00BC3631" w:rsidP="00080A93">
      <w:pPr>
        <w:pStyle w:val="Obrazac"/>
        <w:rPr>
          <w:sz w:val="22"/>
        </w:rPr>
      </w:pPr>
    </w:p>
    <w:p w14:paraId="3B859CBF" w14:textId="77777777" w:rsidR="00F70852" w:rsidRDefault="00F70852" w:rsidP="00326B5C">
      <w:pPr>
        <w:pStyle w:val="Obrazac"/>
        <w:spacing w:line="360" w:lineRule="auto"/>
      </w:pPr>
    </w:p>
    <w:p w14:paraId="0FDB1F3C" w14:textId="77777777" w:rsidR="00567423" w:rsidRDefault="0080547D" w:rsidP="00EE4E28">
      <w:pPr>
        <w:pStyle w:val="Obrazac"/>
        <w:spacing w:line="360" w:lineRule="auto"/>
        <w:jc w:val="both"/>
        <w:rPr>
          <w:u w:val="single"/>
        </w:rPr>
      </w:pPr>
      <w:sdt>
        <w:sdtPr>
          <w:id w:val="-1417319664"/>
          <w:placeholder>
            <w:docPart w:val="ADD9D17CEE4143FFB5B31041B37D6C0C"/>
          </w:placeholder>
          <w:dropDownList>
            <w:listItem w:displayText="Pristupnik/ica" w:value="Pristupnik/ica"/>
            <w:listItem w:displayText="Pristupnik" w:value="Pristupnik"/>
            <w:listItem w:displayText="Pristupnica" w:value="Pristupnica"/>
          </w:dropDownList>
        </w:sdtPr>
        <w:sdtEndPr/>
        <w:sdtContent>
          <w:r w:rsidR="00BC3631" w:rsidRPr="00BC3631">
            <w:t>Pristupnik/ica</w:t>
          </w:r>
        </w:sdtContent>
      </w:sdt>
      <w:r w:rsidR="00464421" w:rsidRPr="00464421">
        <w:rPr>
          <w:b/>
        </w:rPr>
        <w:t xml:space="preserve"> </w:t>
      </w:r>
      <w:sdt>
        <w:sdtPr>
          <w:rPr>
            <w:rStyle w:val="Boldanoarial"/>
          </w:rPr>
          <w:id w:val="617108075"/>
          <w:placeholder>
            <w:docPart w:val="85E025E38A5A46F8B65EEA3DD7C16B56"/>
          </w:placeholder>
          <w:showingPlcHdr/>
          <w15:color w:val="000000"/>
        </w:sdtPr>
        <w:sdtEndPr>
          <w:rPr>
            <w:rStyle w:val="DefaultParagraphFont"/>
            <w:b w:val="0"/>
          </w:rPr>
        </w:sdtEndPr>
        <w:sdtContent>
          <w:r w:rsidR="00464421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                      </w:t>
          </w:r>
          <w:r w:rsidR="00464421" w:rsidRPr="00464421">
            <w:rPr>
              <w:b/>
              <w:u w:val="single"/>
            </w:rPr>
            <w:t xml:space="preserve">    </w:t>
          </w:r>
          <w:r w:rsidR="00464421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</w:t>
          </w:r>
          <w:r w:rsidR="00464421" w:rsidRPr="00BC363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</w:t>
          </w:r>
        </w:sdtContent>
      </w:sdt>
      <w:r w:rsidR="00BC0291" w:rsidRPr="00BC3631">
        <w:t xml:space="preserve"> </w:t>
      </w:r>
      <w:r w:rsidR="00B673AA" w:rsidRPr="00BC3631">
        <w:t xml:space="preserve"> JMBAG</w:t>
      </w:r>
      <w:r w:rsidR="00464421" w:rsidRPr="00464421">
        <w:rPr>
          <w:b/>
        </w:rPr>
        <w:t xml:space="preserve"> </w:t>
      </w:r>
      <w:sdt>
        <w:sdtPr>
          <w:rPr>
            <w:b/>
          </w:rPr>
          <w:id w:val="-1146050526"/>
          <w:placeholder>
            <w:docPart w:val="D4E160097103409DB38A9F345E503EEC"/>
          </w:placeholder>
          <w:showingPlcHdr/>
          <w15:color w:val="000000"/>
        </w:sdtPr>
        <w:sdtEndPr/>
        <w:sdtContent>
          <w:r w:rsidR="00464421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</w:t>
          </w:r>
          <w:r w:rsidR="00464421" w:rsidRPr="00464421">
            <w:rPr>
              <w:b/>
              <w:u w:val="single"/>
            </w:rPr>
            <w:t xml:space="preserve">        </w:t>
          </w:r>
          <w:r w:rsidR="00464421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</w:t>
          </w:r>
        </w:sdtContent>
      </w:sdt>
      <w:r w:rsidR="00B673AA" w:rsidRPr="00BC3631">
        <w:t xml:space="preserve">  </w:t>
      </w:r>
      <w:sdt>
        <w:sdtPr>
          <w:id w:val="1344677325"/>
          <w:placeholder>
            <w:docPart w:val="B5C0F1AA84AC44CE8E42ADB95277E688"/>
          </w:placeholder>
          <w:dropDownList>
            <w:listItem w:displayText="predao/la" w:value="predao/la"/>
            <w:listItem w:displayText="predao" w:value="predao"/>
            <w:listItem w:displayText="predala" w:value="predala"/>
          </w:dropDownList>
        </w:sdtPr>
        <w:sdtEndPr/>
        <w:sdtContent>
          <w:r w:rsidR="0055118D">
            <w:t>predao/la</w:t>
          </w:r>
        </w:sdtContent>
      </w:sdt>
      <w:r w:rsidR="00B673AA" w:rsidRPr="00BC3631">
        <w:t xml:space="preserve"> je dana</w:t>
      </w:r>
      <w:r w:rsidR="00BC3631">
        <w:t xml:space="preserve"> </w:t>
      </w:r>
      <w:sdt>
        <w:sdtPr>
          <w:id w:val="1977949646"/>
          <w:placeholder>
            <w:docPart w:val="7937A1F9C09C4F4C9165EF86C302579A"/>
          </w:placeholder>
          <w:showingPlcHdr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1D0AB1">
            <w:rPr>
              <w:rStyle w:val="PlaceholderText"/>
              <w:color w:val="auto"/>
              <w:u w:val="single"/>
            </w:rPr>
            <w:t xml:space="preserve">                                 </w:t>
          </w:r>
        </w:sdtContent>
      </w:sdt>
      <w:r w:rsidR="00B673AA" w:rsidRPr="00BC3631">
        <w:t xml:space="preserve"> završen, uvezan i opremljen </w:t>
      </w:r>
      <w:r w:rsidR="005F7AEB">
        <w:t>završni rad</w:t>
      </w:r>
      <w:r w:rsidR="00BC3631">
        <w:t xml:space="preserve"> </w:t>
      </w:r>
      <w:r w:rsidR="0055118D">
        <w:t>pod</w:t>
      </w:r>
      <w:r w:rsidR="001D0AB1">
        <w:t xml:space="preserve"> </w:t>
      </w:r>
      <w:r w:rsidR="0055118D">
        <w:t>naslovom</w:t>
      </w:r>
      <w:r w:rsidR="00CD5252" w:rsidRPr="00CD5252">
        <w:t xml:space="preserve"> </w:t>
      </w:r>
      <w:sdt>
        <w:sdtPr>
          <w:rPr>
            <w:rStyle w:val="Boldanoarial"/>
          </w:rPr>
          <w:id w:val="-1468509018"/>
          <w:placeholder>
            <w:docPart w:val="6D754AE0E7CA47AA88DFE69B69D7C031"/>
          </w:placeholder>
          <w:showingPlcHdr/>
          <w15:color w:val="000000"/>
        </w:sdtPr>
        <w:sdtEndPr>
          <w:rPr>
            <w:rStyle w:val="DefaultParagraphFont"/>
            <w:b w:val="0"/>
          </w:rPr>
        </w:sdtEndPr>
        <w:sdtContent>
          <w:r w:rsidR="00EE4E28" w:rsidRPr="00EE4E28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</w:t>
          </w:r>
          <w:r w:rsidR="00EE4E28" w:rsidRPr="00EE4E28">
            <w:rPr>
              <w:rStyle w:val="Boldanoarial"/>
              <w:u w:val="single"/>
            </w:rPr>
            <w:t xml:space="preserve"> </w:t>
          </w:r>
          <w:r w:rsidR="00291CB6">
            <w:rPr>
              <w:rStyle w:val="Boldanoarial"/>
              <w:u w:val="single"/>
            </w:rPr>
            <w:t xml:space="preserve">                                                </w:t>
          </w:r>
          <w:r w:rsidR="00291CB6" w:rsidRPr="00291CB6">
            <w:rPr>
              <w:rStyle w:val="Boldanoarial"/>
              <w:color w:val="FFFFFF" w:themeColor="background1"/>
              <w:u w:val="single"/>
            </w:rPr>
            <w:t>.</w:t>
          </w:r>
          <w:r w:rsidR="00291CB6" w:rsidRPr="00291CB6">
            <w:rPr>
              <w:rStyle w:val="Boldanoarial"/>
              <w:u w:val="single"/>
            </w:rPr>
            <w:t xml:space="preserve">                                                                                               </w:t>
          </w:r>
          <w:r w:rsidR="00291CB6" w:rsidRPr="00291CB6">
            <w:rPr>
              <w:u w:val="single"/>
            </w:rPr>
            <w:t xml:space="preserve">                                                                      </w:t>
          </w:r>
          <w:r w:rsidR="00291CB6">
            <w:rPr>
              <w:u w:val="single"/>
            </w:rPr>
            <w:t xml:space="preserve">                                          </w:t>
          </w:r>
          <w:r w:rsidR="00291CB6" w:rsidRPr="00291CB6">
            <w:rPr>
              <w:u w:val="single"/>
            </w:rPr>
            <w:t xml:space="preserve">  </w:t>
          </w:r>
          <w:r w:rsidR="00291CB6">
            <w:rPr>
              <w:u w:val="single"/>
            </w:rPr>
            <w:t xml:space="preserve">   </w:t>
          </w:r>
          <w:r w:rsidR="00291CB6" w:rsidRPr="00291CB6">
            <w:rPr>
              <w:color w:val="FFFFFF" w:themeColor="background1"/>
              <w:u w:val="single"/>
            </w:rPr>
            <w:t>.</w:t>
          </w:r>
          <w:r w:rsidR="00291CB6">
            <w:rPr>
              <w:u w:val="single"/>
            </w:rPr>
            <w:t xml:space="preserve"> </w:t>
          </w:r>
          <w:r w:rsidR="00291CB6" w:rsidRPr="00291CB6">
            <w:rPr>
              <w:color w:val="FFFFFF" w:themeColor="background1"/>
              <w:u w:val="single"/>
            </w:rPr>
            <w:t>.</w:t>
          </w:r>
          <w:r w:rsidR="00291CB6">
            <w:rPr>
              <w:rStyle w:val="Boldanoarial"/>
              <w:u w:val="single"/>
            </w:rPr>
            <w:t xml:space="preserve">                                                                                                                                                                              </w:t>
          </w:r>
        </w:sdtContent>
      </w:sdt>
      <w:r w:rsidR="00291CB6">
        <w:rPr>
          <w:rStyle w:val="Boldanoarial"/>
        </w:rPr>
        <w:t xml:space="preserve">  </w:t>
      </w:r>
    </w:p>
    <w:p w14:paraId="6449FE16" w14:textId="77777777" w:rsidR="00EE4E28" w:rsidRPr="008C4A82" w:rsidRDefault="00EE4E28" w:rsidP="00EE4E28">
      <w:pPr>
        <w:pStyle w:val="Obrazac"/>
        <w:spacing w:line="360" w:lineRule="auto"/>
        <w:jc w:val="both"/>
      </w:pPr>
    </w:p>
    <w:p w14:paraId="05A5822A" w14:textId="77777777" w:rsidR="00670062" w:rsidRDefault="00670062" w:rsidP="00326B5C">
      <w:pPr>
        <w:spacing w:line="360" w:lineRule="auto"/>
        <w:rPr>
          <w:lang w:val="hr-HR"/>
        </w:rPr>
      </w:pPr>
      <w:r w:rsidRPr="008C4A82">
        <w:rPr>
          <w:lang w:val="hr-HR"/>
        </w:rPr>
        <w:t xml:space="preserve">Proveden je postupak provjere izvornosti </w:t>
      </w:r>
      <w:r w:rsidR="005F7AEB" w:rsidRPr="005F7AEB">
        <w:rPr>
          <w:lang w:val="hr-HR"/>
        </w:rPr>
        <w:t xml:space="preserve">završnog </w:t>
      </w:r>
      <w:r w:rsidRPr="008C4A82">
        <w:rPr>
          <w:lang w:val="hr-HR"/>
        </w:rPr>
        <w:t>rada u sustavu za provjeru izvornosti. Podudarnost rada je</w:t>
      </w:r>
      <w:r w:rsidR="008C4A82" w:rsidRPr="008C4A82">
        <w:rPr>
          <w:lang w:val="hr-HR"/>
        </w:rPr>
        <w:t xml:space="preserve"> </w:t>
      </w:r>
      <w:sdt>
        <w:sdtPr>
          <w:rPr>
            <w:lang w:val="hr-HR"/>
          </w:rPr>
          <w:id w:val="-2126461273"/>
          <w:placeholder>
            <w:docPart w:val="34344424F5D74E62A3E55EFC89F5FA7A"/>
          </w:placeholder>
        </w:sdtPr>
        <w:sdtEndPr/>
        <w:sdtContent>
          <w:sdt>
            <w:sdtPr>
              <w:id w:val="969709085"/>
              <w:placeholder>
                <w:docPart w:val="0E49705739D84532B2F6D94D6819C6AD"/>
              </w:placeholder>
              <w:showingPlcHdr/>
              <w15:color w:val="000000"/>
            </w:sdtPr>
            <w:sdtEndPr>
              <w:rPr>
                <w:lang w:val="hr-HR"/>
              </w:rPr>
            </w:sdtEndPr>
            <w:sdtContent>
              <w:r w:rsidR="008C4A82" w:rsidRPr="008C4A82">
                <w:rPr>
                  <w:rStyle w:val="PlaceholderText"/>
                  <w:rFonts w:eastAsiaTheme="minorHAnsi"/>
                  <w:color w:val="auto"/>
                  <w:u w:val="single"/>
                </w:rPr>
                <w:t xml:space="preserve">    </w:t>
              </w:r>
              <w:r w:rsidR="004C78C6">
                <w:rPr>
                  <w:rStyle w:val="PlaceholderText"/>
                  <w:rFonts w:eastAsiaTheme="minorHAnsi"/>
                  <w:color w:val="auto"/>
                  <w:u w:val="single"/>
                </w:rPr>
                <w:t xml:space="preserve">   </w:t>
              </w:r>
              <w:r w:rsidR="008C4A82" w:rsidRPr="008C4A82">
                <w:rPr>
                  <w:rStyle w:val="PlaceholderText"/>
                  <w:rFonts w:eastAsiaTheme="minorHAnsi"/>
                  <w:color w:val="auto"/>
                  <w:u w:val="single"/>
                </w:rPr>
                <w:t xml:space="preserve"> </w:t>
              </w:r>
            </w:sdtContent>
          </w:sdt>
        </w:sdtContent>
      </w:sdt>
      <w:r w:rsidR="00D03EB7">
        <w:rPr>
          <w:lang w:val="hr-HR"/>
        </w:rPr>
        <w:t xml:space="preserve"> </w:t>
      </w:r>
      <w:r w:rsidRPr="008C4A82">
        <w:rPr>
          <w:lang w:val="hr-HR"/>
        </w:rPr>
        <w:t>%</w:t>
      </w:r>
      <w:r w:rsidR="008A7C96" w:rsidRPr="008C4A82">
        <w:rPr>
          <w:lang w:val="hr-HR"/>
        </w:rPr>
        <w:t>.</w:t>
      </w:r>
    </w:p>
    <w:p w14:paraId="397F3583" w14:textId="77777777" w:rsidR="00B90BAA" w:rsidRDefault="00B90BAA" w:rsidP="00326B5C">
      <w:pPr>
        <w:spacing w:line="360" w:lineRule="auto"/>
        <w:rPr>
          <w:lang w:val="hr-HR"/>
        </w:rPr>
      </w:pPr>
    </w:p>
    <w:p w14:paraId="6034BB87" w14:textId="6806B930" w:rsidR="004D28FE" w:rsidRDefault="004D28FE" w:rsidP="00326B5C">
      <w:pPr>
        <w:pStyle w:val="Obrazac"/>
        <w:spacing w:line="360" w:lineRule="auto"/>
        <w:ind w:right="-142"/>
        <w:jc w:val="both"/>
      </w:pPr>
      <w:r w:rsidRPr="004D28FE">
        <w:t>Obrazloženje</w:t>
      </w:r>
      <w:r>
        <w:t xml:space="preserve"> mentora (</w:t>
      </w:r>
      <w:r w:rsidR="0080547D">
        <w:t>ako</w:t>
      </w:r>
      <w:r>
        <w:t xml:space="preserve"> je potrebno):</w:t>
      </w:r>
      <w:sdt>
        <w:sdtPr>
          <w:id w:val="19601890"/>
          <w:placeholder>
            <w:docPart w:val="C98BF83B8E6648F0900A50AD2EA9ED9E"/>
          </w:placeholder>
          <w:showingPlcHdr/>
          <w:text/>
        </w:sdtPr>
        <w:sdtEndPr/>
        <w:sdtContent>
          <w:r w:rsidR="00617654" w:rsidRPr="00617654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</w:t>
          </w:r>
          <w:r w:rsidR="00617654"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617654">
            <w:rPr>
              <w:rStyle w:val="PlaceholderText"/>
              <w:color w:val="auto"/>
              <w:u w:val="single"/>
            </w:rPr>
            <w:t xml:space="preserve"> </w:t>
          </w:r>
          <w:r w:rsidR="00617654"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617654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  <w:r w:rsidR="00617654"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617654">
            <w:rPr>
              <w:rStyle w:val="PlaceholderText"/>
              <w:color w:val="auto"/>
              <w:u w:val="single"/>
            </w:rPr>
            <w:t xml:space="preserve"> </w:t>
          </w:r>
          <w:r w:rsidR="00617654"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617654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</w:t>
          </w:r>
          <w:r w:rsidR="00617654" w:rsidRPr="00617654">
            <w:rPr>
              <w:rStyle w:val="PlaceholderText"/>
              <w:color w:val="FFFFFF" w:themeColor="background1"/>
              <w:u w:val="single"/>
            </w:rPr>
            <w:t>.</w:t>
          </w:r>
        </w:sdtContent>
      </w:sdt>
    </w:p>
    <w:p w14:paraId="620B1B2F" w14:textId="77777777" w:rsidR="007A33A8" w:rsidRDefault="007A33A8" w:rsidP="00326B5C">
      <w:pPr>
        <w:spacing w:line="360" w:lineRule="auto"/>
        <w:rPr>
          <w:lang w:val="hr-HR"/>
        </w:rPr>
      </w:pPr>
    </w:p>
    <w:p w14:paraId="5F1EBE8D" w14:textId="77777777" w:rsidR="007A33A8" w:rsidRPr="005F7AEB" w:rsidRDefault="007A33A8" w:rsidP="00326B5C">
      <w:pPr>
        <w:spacing w:line="360" w:lineRule="auto"/>
        <w:rPr>
          <w:lang w:val="hr-HR"/>
        </w:rPr>
      </w:pPr>
      <w:r w:rsidRPr="005F7AEB">
        <w:rPr>
          <w:lang w:val="hr-HR"/>
        </w:rPr>
        <w:t xml:space="preserve">Predlaže se </w:t>
      </w:r>
      <w:sdt>
        <w:sdtPr>
          <w:rPr>
            <w:lang w:val="hr-HR"/>
          </w:rPr>
          <w:id w:val="-1421634412"/>
          <w:placeholder>
            <w:docPart w:val="7E33F4149A84487EAB3FB2B22518C80A"/>
          </w:placeholder>
          <w:dropDownList>
            <w:listItem w:displayText="prihvaćanje/neprihvaćanje " w:value="prihvaćanje/neprihvaćanje"/>
            <w:listItem w:displayText="prihvaćanje" w:value="prihvaćanje"/>
            <w:listItem w:displayText="neprihvaćanje" w:value="neprihvaćanje"/>
          </w:dropDownList>
        </w:sdtPr>
        <w:sdtEndPr/>
        <w:sdtContent>
          <w:r w:rsidRPr="005F7AEB">
            <w:rPr>
              <w:lang w:val="hr-HR"/>
            </w:rPr>
            <w:t>prihvaćanje/neprihvaćanje</w:t>
          </w:r>
        </w:sdtContent>
      </w:sdt>
      <w:r w:rsidRPr="005F7AEB">
        <w:rPr>
          <w:lang w:val="hr-HR"/>
        </w:rPr>
        <w:t xml:space="preserve"> </w:t>
      </w:r>
      <w:r w:rsidR="005F7AEB" w:rsidRPr="005F7AEB">
        <w:rPr>
          <w:lang w:val="hr-HR"/>
        </w:rPr>
        <w:t>završnog rada</w:t>
      </w:r>
      <w:r w:rsidRPr="005F7AEB">
        <w:rPr>
          <w:lang w:val="hr-HR"/>
        </w:rPr>
        <w:t xml:space="preserve"> i pokretanje daljnjeg postupka.</w:t>
      </w:r>
    </w:p>
    <w:p w14:paraId="39811751" w14:textId="77777777" w:rsidR="007A33A8" w:rsidRDefault="007A33A8" w:rsidP="00670062">
      <w:pPr>
        <w:rPr>
          <w:lang w:val="hr-HR"/>
        </w:rPr>
      </w:pPr>
    </w:p>
    <w:p w14:paraId="28684E14" w14:textId="77777777" w:rsidR="00670062" w:rsidRDefault="00670062" w:rsidP="00080A93">
      <w:pPr>
        <w:pStyle w:val="Obrazac"/>
      </w:pPr>
    </w:p>
    <w:p w14:paraId="44880BF7" w14:textId="77777777" w:rsidR="00A42C9C" w:rsidRPr="00D06D61" w:rsidRDefault="00A42C9C" w:rsidP="00080A93">
      <w:pPr>
        <w:pStyle w:val="Obrazac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538"/>
      </w:tblGrid>
      <w:tr w:rsidR="007A33A8" w:rsidRPr="00D06D61" w14:paraId="32AC10AF" w14:textId="77777777" w:rsidTr="000074C4">
        <w:trPr>
          <w:jc w:val="right"/>
        </w:trPr>
        <w:tc>
          <w:tcPr>
            <w:tcW w:w="5524" w:type="dxa"/>
            <w:vMerge w:val="restart"/>
            <w:vAlign w:val="bottom"/>
          </w:tcPr>
          <w:p w14:paraId="323FCD23" w14:textId="77777777" w:rsidR="007A33A8" w:rsidRPr="00D06D61" w:rsidRDefault="007A33A8" w:rsidP="000074C4">
            <w:pPr>
              <w:rPr>
                <w:lang w:val="hr-HR"/>
              </w:rPr>
            </w:pPr>
            <w:r w:rsidRPr="00D06D61">
              <w:t>Osijek,</w:t>
            </w:r>
            <w:sdt>
              <w:sdtPr>
                <w:id w:val="-593861619"/>
                <w:placeholder>
                  <w:docPart w:val="5FB5EDCB08BC4CDE8A290C6C3E803428"/>
                </w:placeholder>
                <w:showingPlcHdr/>
                <w:date>
                  <w:dateFormat w:val="d.M.yyyy."/>
                  <w:lid w:val="hr-HR"/>
                  <w:storeMappedDataAs w:val="dateTime"/>
                  <w:calendar w:val="gregorian"/>
                </w:date>
              </w:sdtPr>
              <w:sdtEndPr/>
              <w:sdtContent>
                <w:r w:rsidRPr="007A33A8">
                  <w:rPr>
                    <w:rStyle w:val="PlaceholderText"/>
                    <w:rFonts w:eastAsiaTheme="minorHAnsi"/>
                    <w:color w:val="auto"/>
                    <w:u w:val="single"/>
                  </w:rPr>
                  <w:t xml:space="preserve">                         </w:t>
                </w:r>
              </w:sdtContent>
            </w:sdt>
          </w:p>
          <w:p w14:paraId="54AD795A" w14:textId="77777777" w:rsidR="007A33A8" w:rsidRDefault="007A33A8" w:rsidP="000074C4">
            <w:pPr>
              <w:pStyle w:val="Obrazac"/>
              <w:jc w:val="left"/>
              <w:rPr>
                <w:spacing w:val="20"/>
              </w:rPr>
            </w:pPr>
          </w:p>
        </w:tc>
        <w:sdt>
          <w:sdtPr>
            <w:rPr>
              <w:spacing w:val="20"/>
            </w:rPr>
            <w:id w:val="1672138598"/>
            <w:placeholder>
              <w:docPart w:val="C2F159A4E2284313AF33418DA2D234DA"/>
            </w:placeholder>
            <w:showingPlcHdr/>
            <w:dropDownList>
              <w:listItem w:value="Choose an item."/>
              <w:listItem w:displayText="Mentor" w:value="Mentor"/>
              <w:listItem w:displayText="Mentorica" w:value="Mentorica"/>
            </w:dropDownList>
          </w:sdtPr>
          <w:sdtEndPr/>
          <w:sdtContent>
            <w:tc>
              <w:tcPr>
                <w:tcW w:w="3538" w:type="dxa"/>
              </w:tcPr>
              <w:p w14:paraId="1E155008" w14:textId="77777777" w:rsidR="007A33A8" w:rsidRPr="00D06D61" w:rsidRDefault="005F1DD7" w:rsidP="00E629B5">
                <w:pPr>
                  <w:pStyle w:val="Obrazac"/>
                  <w:rPr>
                    <w:spacing w:val="20"/>
                  </w:rPr>
                </w:pPr>
                <w:r w:rsidRPr="00D06D61">
                  <w:rPr>
                    <w:spacing w:val="20"/>
                  </w:rPr>
                  <w:t>Mentor/ica</w:t>
                </w:r>
              </w:p>
            </w:tc>
          </w:sdtContent>
        </w:sdt>
      </w:tr>
      <w:tr w:rsidR="007A33A8" w:rsidRPr="00D06D61" w14:paraId="5C6D92AF" w14:textId="77777777" w:rsidTr="005F1DD7">
        <w:trPr>
          <w:trHeight w:val="1050"/>
          <w:jc w:val="right"/>
        </w:trPr>
        <w:tc>
          <w:tcPr>
            <w:tcW w:w="5524" w:type="dxa"/>
            <w:vMerge/>
          </w:tcPr>
          <w:p w14:paraId="0E08D1E2" w14:textId="77777777" w:rsidR="007A33A8" w:rsidRDefault="007A33A8" w:rsidP="00080A93">
            <w:pPr>
              <w:pStyle w:val="Obrazac"/>
            </w:pPr>
          </w:p>
        </w:tc>
        <w:sdt>
          <w:sdtPr>
            <w:id w:val="841583982"/>
            <w:placeholder>
              <w:docPart w:val="6EDA0D5378C8418E832D3F212891AF7B"/>
            </w:placeholder>
            <w:showingPlcHdr/>
            <w:text/>
          </w:sdtPr>
          <w:sdtEndPr/>
          <w:sdtContent>
            <w:tc>
              <w:tcPr>
                <w:tcW w:w="3538" w:type="dxa"/>
                <w:vAlign w:val="bottom"/>
              </w:tcPr>
              <w:p w14:paraId="03688972" w14:textId="77777777" w:rsidR="007A33A8" w:rsidRPr="00D06D61" w:rsidRDefault="00613F10" w:rsidP="005F1DD7">
                <w:pPr>
                  <w:pStyle w:val="Obrazac"/>
                </w:pPr>
                <w:r>
                  <w:t xml:space="preserve">      </w:t>
                </w:r>
                <w:r>
                  <w:rPr>
                    <w:u w:val="single"/>
                  </w:rPr>
                  <w:t xml:space="preserve">                                                  </w:t>
                </w:r>
                <w:r>
                  <w:t xml:space="preserve">   </w:t>
                </w:r>
                <w:r w:rsidRPr="00613F10">
                  <w:rPr>
                    <w:color w:val="FFFFFF" w:themeColor="background1"/>
                  </w:rPr>
                  <w:t>.</w:t>
                </w:r>
                <w:r>
                  <w:t xml:space="preserve"> </w:t>
                </w:r>
                <w:r w:rsidRPr="00613F10">
                  <w:rPr>
                    <w:color w:val="FFFFFF" w:themeColor="background1"/>
                  </w:rPr>
                  <w:t>.</w:t>
                </w:r>
                <w:r w:rsidR="005F1DD7">
                  <w:t xml:space="preserve"> </w:t>
                </w:r>
                <w:r w:rsidR="007A33A8" w:rsidRPr="002701D7">
                  <w:rPr>
                    <w:rStyle w:val="PlaceholderText"/>
                    <w:color w:val="auto"/>
                    <w:sz w:val="16"/>
                  </w:rPr>
                  <w:t>(Ime i  prezime, potpis)</w:t>
                </w:r>
              </w:p>
            </w:tc>
          </w:sdtContent>
        </w:sdt>
      </w:tr>
    </w:tbl>
    <w:p w14:paraId="72A12D38" w14:textId="77777777" w:rsidR="007A33A8" w:rsidRPr="007A33A8" w:rsidRDefault="00567423" w:rsidP="007A33A8">
      <w:pPr>
        <w:pStyle w:val="Obrazac"/>
        <w:rPr>
          <w:rFonts w:cs="Arial"/>
          <w:bCs/>
          <w:sz w:val="18"/>
        </w:rPr>
      </w:pP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  <w:r w:rsidRPr="00D06D61">
        <w:rPr>
          <w:rFonts w:cs="Arial"/>
          <w:bCs/>
        </w:rPr>
        <w:tab/>
      </w:r>
    </w:p>
    <w:sectPr w:rsidR="007A33A8" w:rsidRPr="007A33A8" w:rsidSect="00631900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F7D99" w14:textId="77777777" w:rsidR="0080547D" w:rsidRDefault="0080547D" w:rsidP="00567423">
      <w:r>
        <w:separator/>
      </w:r>
    </w:p>
  </w:endnote>
  <w:endnote w:type="continuationSeparator" w:id="0">
    <w:p w14:paraId="4E8D16C8" w14:textId="77777777" w:rsidR="0080547D" w:rsidRDefault="0080547D" w:rsidP="0056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C1E5" w14:textId="77777777" w:rsidR="0080547D" w:rsidRDefault="0080547D" w:rsidP="00567423">
      <w:r>
        <w:separator/>
      </w:r>
    </w:p>
  </w:footnote>
  <w:footnote w:type="continuationSeparator" w:id="0">
    <w:p w14:paraId="60949953" w14:textId="77777777" w:rsidR="0080547D" w:rsidRDefault="0080547D" w:rsidP="00567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697"/>
    </w:tblGrid>
    <w:tr w:rsidR="0089521F" w:rsidRPr="00631900" w14:paraId="524AE417" w14:textId="77777777" w:rsidTr="00ED5F8C">
      <w:trPr>
        <w:cantSplit/>
        <w:trHeight w:val="454"/>
        <w:jc w:val="center"/>
      </w:trPr>
      <w:tc>
        <w:tcPr>
          <w:tcW w:w="5955" w:type="dxa"/>
          <w:vMerge w:val="restart"/>
          <w:vAlign w:val="center"/>
        </w:tcPr>
        <w:p w14:paraId="1687D6AC" w14:textId="77777777" w:rsidR="0089521F" w:rsidRPr="00631900" w:rsidRDefault="0089521F" w:rsidP="0089521F">
          <w:pPr>
            <w:pStyle w:val="Obrazac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73BB75BC" wp14:editId="79A09EE3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4" w:type="dxa"/>
          <w:gridSpan w:val="2"/>
          <w:vAlign w:val="center"/>
        </w:tcPr>
        <w:p w14:paraId="74433B67" w14:textId="77777777" w:rsidR="0089521F" w:rsidRPr="00ED5F8C" w:rsidRDefault="00ED5F8C" w:rsidP="005F7AEB">
          <w:pPr>
            <w:pStyle w:val="Obrazac"/>
            <w:keepLines/>
            <w:ind w:right="35"/>
            <w:contextualSpacing/>
            <w:rPr>
              <w:b/>
              <w:spacing w:val="-8"/>
              <w:sz w:val="20"/>
              <w:szCs w:val="20"/>
            </w:rPr>
          </w:pPr>
          <w:r w:rsidRPr="00ED5F8C">
            <w:rPr>
              <w:b/>
              <w:spacing w:val="-8"/>
              <w:sz w:val="22"/>
              <w:szCs w:val="20"/>
            </w:rPr>
            <w:t>Potvrda o prihvaća</w:t>
          </w:r>
          <w:r>
            <w:rPr>
              <w:b/>
              <w:spacing w:val="-8"/>
              <w:sz w:val="22"/>
              <w:szCs w:val="20"/>
            </w:rPr>
            <w:t xml:space="preserve">nju </w:t>
          </w:r>
          <w:r w:rsidR="005F7AEB">
            <w:rPr>
              <w:b/>
              <w:spacing w:val="-8"/>
              <w:sz w:val="22"/>
              <w:szCs w:val="20"/>
            </w:rPr>
            <w:t>završnog</w:t>
          </w:r>
          <w:r w:rsidRPr="00ED5F8C">
            <w:rPr>
              <w:b/>
              <w:spacing w:val="-8"/>
              <w:sz w:val="22"/>
              <w:szCs w:val="20"/>
            </w:rPr>
            <w:t xml:space="preserve"> rada i provedenom postupku provjere njegove izvornosti</w:t>
          </w:r>
        </w:p>
      </w:tc>
    </w:tr>
    <w:tr w:rsidR="00484410" w:rsidRPr="00631900" w14:paraId="5E437171" w14:textId="77777777" w:rsidTr="00ED5F8C">
      <w:trPr>
        <w:cantSplit/>
        <w:trHeight w:val="381"/>
        <w:jc w:val="center"/>
      </w:trPr>
      <w:tc>
        <w:tcPr>
          <w:tcW w:w="5955" w:type="dxa"/>
          <w:vMerge/>
          <w:vAlign w:val="center"/>
        </w:tcPr>
        <w:p w14:paraId="1E1D21FF" w14:textId="77777777" w:rsidR="00484410" w:rsidRPr="00631900" w:rsidRDefault="00484410" w:rsidP="00631900">
          <w:pPr>
            <w:pStyle w:val="Obrazac"/>
            <w:rPr>
              <w:sz w:val="20"/>
              <w:szCs w:val="20"/>
            </w:rPr>
          </w:pPr>
        </w:p>
      </w:tc>
      <w:tc>
        <w:tcPr>
          <w:tcW w:w="1557" w:type="dxa"/>
          <w:vAlign w:val="center"/>
        </w:tcPr>
        <w:p w14:paraId="5EADECBB" w14:textId="77777777" w:rsidR="00484410" w:rsidRPr="00631900" w:rsidRDefault="0089521F" w:rsidP="005F7AEB">
          <w:pPr>
            <w:pStyle w:val="Obrazac"/>
            <w:rPr>
              <w:b/>
              <w:spacing w:val="20"/>
              <w:sz w:val="20"/>
              <w:szCs w:val="20"/>
            </w:rPr>
          </w:pPr>
          <w:r w:rsidRPr="00631900">
            <w:rPr>
              <w:b/>
              <w:sz w:val="20"/>
              <w:szCs w:val="20"/>
            </w:rPr>
            <w:t>OB-7-1</w:t>
          </w:r>
          <w:r w:rsidR="005F7AEB">
            <w:rPr>
              <w:b/>
              <w:sz w:val="20"/>
              <w:szCs w:val="20"/>
            </w:rPr>
            <w:t>0</w:t>
          </w:r>
          <w:r w:rsidRPr="00631900">
            <w:rPr>
              <w:b/>
              <w:sz w:val="20"/>
              <w:szCs w:val="20"/>
            </w:rPr>
            <w:t>-2</w:t>
          </w:r>
        </w:p>
      </w:tc>
      <w:tc>
        <w:tcPr>
          <w:tcW w:w="1697" w:type="dxa"/>
          <w:vAlign w:val="center"/>
        </w:tcPr>
        <w:p w14:paraId="515FAB82" w14:textId="77777777" w:rsidR="00484410" w:rsidRPr="00631900" w:rsidRDefault="00484410" w:rsidP="00631900">
          <w:pPr>
            <w:pStyle w:val="Obrazac"/>
            <w:rPr>
              <w:sz w:val="20"/>
              <w:szCs w:val="20"/>
            </w:rPr>
          </w:pPr>
          <w:r w:rsidRPr="00631900">
            <w:rPr>
              <w:sz w:val="20"/>
              <w:szCs w:val="20"/>
            </w:rPr>
            <w:t xml:space="preserve">Stranica </w:t>
          </w:r>
          <w:r w:rsidRPr="00631900">
            <w:rPr>
              <w:rStyle w:val="PageNumber"/>
              <w:sz w:val="20"/>
              <w:szCs w:val="20"/>
            </w:rPr>
            <w:fldChar w:fldCharType="begin"/>
          </w:r>
          <w:r w:rsidRPr="00631900">
            <w:rPr>
              <w:rStyle w:val="PageNumber"/>
              <w:sz w:val="20"/>
              <w:szCs w:val="20"/>
            </w:rPr>
            <w:instrText xml:space="preserve"> PAGE </w:instrText>
          </w:r>
          <w:r w:rsidRPr="00631900">
            <w:rPr>
              <w:rStyle w:val="PageNumber"/>
              <w:sz w:val="20"/>
              <w:szCs w:val="20"/>
            </w:rPr>
            <w:fldChar w:fldCharType="separate"/>
          </w:r>
          <w:r w:rsidR="00423FBD">
            <w:rPr>
              <w:rStyle w:val="PageNumber"/>
              <w:noProof/>
              <w:sz w:val="20"/>
              <w:szCs w:val="20"/>
            </w:rPr>
            <w:t>1</w:t>
          </w:r>
          <w:r w:rsidRPr="00631900">
            <w:rPr>
              <w:rStyle w:val="PageNumber"/>
              <w:sz w:val="20"/>
              <w:szCs w:val="20"/>
            </w:rPr>
            <w:fldChar w:fldCharType="end"/>
          </w:r>
          <w:r w:rsidRPr="00631900">
            <w:rPr>
              <w:rStyle w:val="PageNumber"/>
              <w:sz w:val="20"/>
              <w:szCs w:val="20"/>
            </w:rPr>
            <w:t>/</w:t>
          </w:r>
          <w:r w:rsidRPr="00631900">
            <w:rPr>
              <w:rStyle w:val="PageNumber"/>
              <w:sz w:val="20"/>
              <w:szCs w:val="20"/>
            </w:rPr>
            <w:fldChar w:fldCharType="begin"/>
          </w:r>
          <w:r w:rsidRPr="00631900">
            <w:rPr>
              <w:rStyle w:val="PageNumber"/>
              <w:sz w:val="20"/>
              <w:szCs w:val="20"/>
            </w:rPr>
            <w:instrText xml:space="preserve"> NUMPAGES </w:instrText>
          </w:r>
          <w:r w:rsidRPr="00631900">
            <w:rPr>
              <w:rStyle w:val="PageNumber"/>
              <w:sz w:val="20"/>
              <w:szCs w:val="20"/>
            </w:rPr>
            <w:fldChar w:fldCharType="separate"/>
          </w:r>
          <w:r w:rsidR="00423FBD">
            <w:rPr>
              <w:rStyle w:val="PageNumber"/>
              <w:noProof/>
              <w:sz w:val="20"/>
              <w:szCs w:val="20"/>
            </w:rPr>
            <w:t>1</w:t>
          </w:r>
          <w:r w:rsidRPr="00631900">
            <w:rPr>
              <w:rStyle w:val="PageNumber"/>
              <w:sz w:val="20"/>
              <w:szCs w:val="20"/>
            </w:rPr>
            <w:fldChar w:fldCharType="end"/>
          </w:r>
        </w:p>
      </w:tc>
    </w:tr>
  </w:tbl>
  <w:p w14:paraId="5C63E65F" w14:textId="77777777" w:rsidR="00567423" w:rsidRPr="00631900" w:rsidRDefault="00567423" w:rsidP="00631900">
    <w:pPr>
      <w:pStyle w:val="Obrazac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1NjMwNTIxMTI2MjZT0lEKTi0uzszPAykwrAUA0LyyWiwAAAA="/>
  </w:docVars>
  <w:rsids>
    <w:rsidRoot w:val="0080547D"/>
    <w:rsid w:val="000074C4"/>
    <w:rsid w:val="0004667F"/>
    <w:rsid w:val="00080A93"/>
    <w:rsid w:val="000B4146"/>
    <w:rsid w:val="00110211"/>
    <w:rsid w:val="0012290F"/>
    <w:rsid w:val="00146529"/>
    <w:rsid w:val="00154C41"/>
    <w:rsid w:val="0018409B"/>
    <w:rsid w:val="001A4F5E"/>
    <w:rsid w:val="001B237B"/>
    <w:rsid w:val="001D0AB1"/>
    <w:rsid w:val="001D0FA0"/>
    <w:rsid w:val="00227099"/>
    <w:rsid w:val="002319FF"/>
    <w:rsid w:val="002427CC"/>
    <w:rsid w:val="002701D7"/>
    <w:rsid w:val="00291436"/>
    <w:rsid w:val="00291CB6"/>
    <w:rsid w:val="002926A2"/>
    <w:rsid w:val="002B666E"/>
    <w:rsid w:val="002C35A6"/>
    <w:rsid w:val="002E5840"/>
    <w:rsid w:val="0031763A"/>
    <w:rsid w:val="00326B5C"/>
    <w:rsid w:val="003740CC"/>
    <w:rsid w:val="00390E2A"/>
    <w:rsid w:val="00414BC5"/>
    <w:rsid w:val="00423FBD"/>
    <w:rsid w:val="00431902"/>
    <w:rsid w:val="00432005"/>
    <w:rsid w:val="00464421"/>
    <w:rsid w:val="00464F7E"/>
    <w:rsid w:val="00484410"/>
    <w:rsid w:val="0048655C"/>
    <w:rsid w:val="004A0EBC"/>
    <w:rsid w:val="004C78C6"/>
    <w:rsid w:val="004D28FE"/>
    <w:rsid w:val="004D5E62"/>
    <w:rsid w:val="004E190C"/>
    <w:rsid w:val="00512B73"/>
    <w:rsid w:val="00540BA4"/>
    <w:rsid w:val="0055118D"/>
    <w:rsid w:val="00567423"/>
    <w:rsid w:val="0057272B"/>
    <w:rsid w:val="00585EA7"/>
    <w:rsid w:val="005867B9"/>
    <w:rsid w:val="005930CC"/>
    <w:rsid w:val="005F1DD7"/>
    <w:rsid w:val="005F7AEB"/>
    <w:rsid w:val="00613F10"/>
    <w:rsid w:val="00617654"/>
    <w:rsid w:val="00631900"/>
    <w:rsid w:val="00670062"/>
    <w:rsid w:val="00683E57"/>
    <w:rsid w:val="006B53CB"/>
    <w:rsid w:val="006D56A0"/>
    <w:rsid w:val="00724240"/>
    <w:rsid w:val="00744976"/>
    <w:rsid w:val="00782436"/>
    <w:rsid w:val="007A33A8"/>
    <w:rsid w:val="007E4CD4"/>
    <w:rsid w:val="0080547D"/>
    <w:rsid w:val="0089521F"/>
    <w:rsid w:val="008A7C96"/>
    <w:rsid w:val="008C4A82"/>
    <w:rsid w:val="008D00B3"/>
    <w:rsid w:val="008D4681"/>
    <w:rsid w:val="008D4BA6"/>
    <w:rsid w:val="00937374"/>
    <w:rsid w:val="00963083"/>
    <w:rsid w:val="00985F0A"/>
    <w:rsid w:val="009B790C"/>
    <w:rsid w:val="009C688F"/>
    <w:rsid w:val="00A01471"/>
    <w:rsid w:val="00A17938"/>
    <w:rsid w:val="00A31E8B"/>
    <w:rsid w:val="00A40F75"/>
    <w:rsid w:val="00A42C9C"/>
    <w:rsid w:val="00A90A95"/>
    <w:rsid w:val="00AC610D"/>
    <w:rsid w:val="00AF5CE6"/>
    <w:rsid w:val="00B30A68"/>
    <w:rsid w:val="00B673AA"/>
    <w:rsid w:val="00B70095"/>
    <w:rsid w:val="00B72FD1"/>
    <w:rsid w:val="00B81757"/>
    <w:rsid w:val="00B8295D"/>
    <w:rsid w:val="00B90BAA"/>
    <w:rsid w:val="00BC0291"/>
    <w:rsid w:val="00BC030B"/>
    <w:rsid w:val="00BC3631"/>
    <w:rsid w:val="00BE47B4"/>
    <w:rsid w:val="00BE5879"/>
    <w:rsid w:val="00C10A28"/>
    <w:rsid w:val="00C1620A"/>
    <w:rsid w:val="00C50CFD"/>
    <w:rsid w:val="00CB5691"/>
    <w:rsid w:val="00CC3751"/>
    <w:rsid w:val="00CD5252"/>
    <w:rsid w:val="00CF4352"/>
    <w:rsid w:val="00D03EB7"/>
    <w:rsid w:val="00D06D61"/>
    <w:rsid w:val="00D075BA"/>
    <w:rsid w:val="00D47CA2"/>
    <w:rsid w:val="00D51B51"/>
    <w:rsid w:val="00DF0129"/>
    <w:rsid w:val="00DF0D5D"/>
    <w:rsid w:val="00E16BA5"/>
    <w:rsid w:val="00E47BE5"/>
    <w:rsid w:val="00E50351"/>
    <w:rsid w:val="00E5049A"/>
    <w:rsid w:val="00E629B5"/>
    <w:rsid w:val="00E7600C"/>
    <w:rsid w:val="00E775FF"/>
    <w:rsid w:val="00E845DF"/>
    <w:rsid w:val="00E93C27"/>
    <w:rsid w:val="00EB700C"/>
    <w:rsid w:val="00ED2E35"/>
    <w:rsid w:val="00ED53F5"/>
    <w:rsid w:val="00ED5F8C"/>
    <w:rsid w:val="00EE4E28"/>
    <w:rsid w:val="00F11F0B"/>
    <w:rsid w:val="00F242FB"/>
    <w:rsid w:val="00F70852"/>
    <w:rsid w:val="00F75DFE"/>
    <w:rsid w:val="00F970F7"/>
    <w:rsid w:val="00FA3C1E"/>
    <w:rsid w:val="00F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19DC4"/>
  <w15:docId w15:val="{1379C93E-264E-4338-9335-67C3F3FF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A82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5674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7423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styleId="Header">
    <w:name w:val="header"/>
    <w:basedOn w:val="Normal"/>
    <w:link w:val="HeaderChar"/>
    <w:unhideWhenUsed/>
    <w:rsid w:val="005674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7423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5674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423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styleId="PageNumber">
    <w:name w:val="page number"/>
    <w:basedOn w:val="DefaultParagraphFont"/>
    <w:rsid w:val="00567423"/>
  </w:style>
  <w:style w:type="paragraph" w:styleId="BalloonText">
    <w:name w:val="Balloon Text"/>
    <w:basedOn w:val="Normal"/>
    <w:link w:val="BalloonTextChar"/>
    <w:uiPriority w:val="99"/>
    <w:semiHidden/>
    <w:unhideWhenUsed/>
    <w:rsid w:val="005674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423"/>
    <w:rPr>
      <w:rFonts w:ascii="Tahoma" w:eastAsia="Times New Roman" w:hAnsi="Tahoma" w:cs="Tahoma"/>
      <w:sz w:val="16"/>
      <w:szCs w:val="16"/>
      <w:lang w:val="en-US" w:eastAsia="hr-HR"/>
    </w:rPr>
  </w:style>
  <w:style w:type="table" w:styleId="TableGrid">
    <w:name w:val="Table Grid"/>
    <w:basedOn w:val="TableNormal"/>
    <w:uiPriority w:val="59"/>
    <w:rsid w:val="0048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8655C"/>
    <w:rPr>
      <w:color w:val="808080"/>
    </w:rPr>
  </w:style>
  <w:style w:type="paragraph" w:customStyle="1" w:styleId="Obrazac">
    <w:name w:val="Obrazac"/>
    <w:basedOn w:val="Normal"/>
    <w:link w:val="ObrazacChar"/>
    <w:qFormat/>
    <w:rsid w:val="00A17938"/>
    <w:pPr>
      <w:jc w:val="center"/>
    </w:pPr>
    <w:rPr>
      <w:rFonts w:cs="Arial Narrow"/>
      <w:lang w:val="hr-HR"/>
    </w:rPr>
  </w:style>
  <w:style w:type="character" w:customStyle="1" w:styleId="ObrazacChar">
    <w:name w:val="Obrazac Char"/>
    <w:basedOn w:val="DefaultParagraphFont"/>
    <w:link w:val="Obrazac"/>
    <w:rsid w:val="00A17938"/>
    <w:rPr>
      <w:rFonts w:ascii="Arial Narrow" w:eastAsia="Times New Roman" w:hAnsi="Arial Narrow" w:cs="Arial Narrow"/>
      <w:sz w:val="24"/>
      <w:szCs w:val="24"/>
      <w:lang w:eastAsia="hr-HR"/>
    </w:rPr>
  </w:style>
  <w:style w:type="character" w:customStyle="1" w:styleId="Boldanoarial">
    <w:name w:val="Boldano arial"/>
    <w:basedOn w:val="DefaultParagraphFont"/>
    <w:uiPriority w:val="1"/>
    <w:rsid w:val="002427CC"/>
    <w:rPr>
      <w:rFonts w:ascii="Arial Narrow" w:hAnsi="Arial Narrow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2%20Potvrda%20o%20prihvacanju%20zavrsnog%20rada%20i%20provedenom%20postupku%20provjere%20njegove%20izvornosti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2A00AF98274936A34E55EC5ADDF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DA801-9D63-4E08-B3E6-3801045D3B00}"/>
      </w:docPartPr>
      <w:docPartBody>
        <w:p w:rsidR="001E4405" w:rsidRDefault="001E4405">
          <w:pPr>
            <w:pStyle w:val="A92A00AF98274936A34E55EC5ADDFFE9"/>
          </w:pPr>
          <w:r w:rsidRPr="00F657C5">
            <w:t xml:space="preserve">SVEUČILIŠNI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</w:t>
          </w:r>
          <w:r w:rsidRPr="00F657C5">
            <w:t xml:space="preserve">STRUČNI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</w:t>
          </w:r>
        </w:p>
      </w:docPartBody>
    </w:docPart>
    <w:docPart>
      <w:docPartPr>
        <w:name w:val="ADD9D17CEE4143FFB5B31041B37D6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DB9F6-765C-4B49-8D89-269BD66398AD}"/>
      </w:docPartPr>
      <w:docPartBody>
        <w:p w:rsidR="001E4405" w:rsidRDefault="001E4405">
          <w:pPr>
            <w:pStyle w:val="ADD9D17CEE4143FFB5B31041B37D6C0C"/>
          </w:pPr>
          <w:r w:rsidRPr="00E9766D">
            <w:rPr>
              <w:rStyle w:val="PlaceholderText"/>
            </w:rPr>
            <w:t>Choose an item.</w:t>
          </w:r>
        </w:p>
      </w:docPartBody>
    </w:docPart>
    <w:docPart>
      <w:docPartPr>
        <w:name w:val="85E025E38A5A46F8B65EEA3DD7C16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2884A-FEB0-48CB-9D79-33DBB6313637}"/>
      </w:docPartPr>
      <w:docPartBody>
        <w:p w:rsidR="001E4405" w:rsidRDefault="001E4405" w:rsidP="001E4405">
          <w:pPr>
            <w:pStyle w:val="85E025E38A5A46F8B65EEA3DD7C16B564"/>
          </w:pP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                      </w:t>
          </w:r>
          <w:r w:rsidRPr="00464421">
            <w:rPr>
              <w:b/>
              <w:u w:val="single"/>
            </w:rPr>
            <w:t xml:space="preserve">    </w:t>
          </w: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</w:t>
          </w:r>
          <w:r w:rsidRPr="00BC3631">
            <w:rPr>
              <w:rStyle w:val="PlaceholderText"/>
              <w:rFonts w:eastAsiaTheme="minorHAnsi"/>
              <w:b/>
              <w:u w:val="single"/>
            </w:rPr>
            <w:t xml:space="preserve">  </w:t>
          </w:r>
        </w:p>
      </w:docPartBody>
    </w:docPart>
    <w:docPart>
      <w:docPartPr>
        <w:name w:val="D4E160097103409DB38A9F345E503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D9A2E-7841-4595-9B9C-CDDB4959ADA4}"/>
      </w:docPartPr>
      <w:docPartBody>
        <w:p w:rsidR="001E4405" w:rsidRDefault="001E4405" w:rsidP="001E4405">
          <w:pPr>
            <w:pStyle w:val="D4E160097103409DB38A9F345E503EEC4"/>
          </w:pP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</w:t>
          </w:r>
          <w:r w:rsidRPr="00464421">
            <w:rPr>
              <w:b/>
              <w:u w:val="single"/>
            </w:rPr>
            <w:t xml:space="preserve">        </w:t>
          </w: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</w:t>
          </w:r>
        </w:p>
      </w:docPartBody>
    </w:docPart>
    <w:docPart>
      <w:docPartPr>
        <w:name w:val="B5C0F1AA84AC44CE8E42ADB95277E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22754-0252-472A-9952-4B5B046A9BDF}"/>
      </w:docPartPr>
      <w:docPartBody>
        <w:p w:rsidR="001E4405" w:rsidRDefault="001E4405">
          <w:pPr>
            <w:pStyle w:val="B5C0F1AA84AC44CE8E42ADB95277E688"/>
          </w:pPr>
          <w:r w:rsidRPr="00E9766D">
            <w:rPr>
              <w:rStyle w:val="PlaceholderText"/>
            </w:rPr>
            <w:t>Choose an item.</w:t>
          </w:r>
        </w:p>
      </w:docPartBody>
    </w:docPart>
    <w:docPart>
      <w:docPartPr>
        <w:name w:val="7937A1F9C09C4F4C9165EF86C3025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7D843-14EA-4A89-A1D1-4B4C2C67C5C3}"/>
      </w:docPartPr>
      <w:docPartBody>
        <w:p w:rsidR="001E4405" w:rsidRDefault="001E4405" w:rsidP="001E4405">
          <w:pPr>
            <w:pStyle w:val="7937A1F9C09C4F4C9165EF86C302579A4"/>
          </w:pPr>
          <w:r>
            <w:rPr>
              <w:rStyle w:val="PlaceholderText"/>
              <w:u w:val="single"/>
            </w:rPr>
            <w:t xml:space="preserve">                                 </w:t>
          </w:r>
        </w:p>
      </w:docPartBody>
    </w:docPart>
    <w:docPart>
      <w:docPartPr>
        <w:name w:val="6D754AE0E7CA47AA88DFE69B69D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26248-6FFE-41A4-B3D6-763A68B64B1C}"/>
      </w:docPartPr>
      <w:docPartBody>
        <w:p w:rsidR="001E4405" w:rsidRDefault="001E4405" w:rsidP="001E4405">
          <w:pPr>
            <w:pStyle w:val="6D754AE0E7CA47AA88DFE69B69D7C0314"/>
          </w:pPr>
          <w:r w:rsidRPr="00EE4E28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                                                                                                                      </w:t>
          </w:r>
          <w:r w:rsidRPr="00EE4E28">
            <w:rPr>
              <w:rStyle w:val="Boldanoarial"/>
              <w:u w:val="single"/>
            </w:rPr>
            <w:t xml:space="preserve"> </w:t>
          </w:r>
          <w:r>
            <w:rPr>
              <w:rStyle w:val="Boldanoarial"/>
              <w:u w:val="single"/>
            </w:rPr>
            <w:t xml:space="preserve">                                                </w:t>
          </w:r>
          <w:r w:rsidRPr="00291CB6">
            <w:rPr>
              <w:rStyle w:val="Boldanoarial"/>
              <w:color w:val="FFFFFF" w:themeColor="background1"/>
              <w:u w:val="single"/>
            </w:rPr>
            <w:t>.</w:t>
          </w:r>
          <w:r w:rsidRPr="00291CB6">
            <w:rPr>
              <w:rStyle w:val="Boldanoarial"/>
              <w:u w:val="single"/>
            </w:rPr>
            <w:t xml:space="preserve">                                                                                               </w:t>
          </w:r>
          <w:r w:rsidRPr="00291CB6">
            <w:rPr>
              <w:u w:val="single"/>
            </w:rPr>
            <w:t xml:space="preserve">                                                                      </w:t>
          </w:r>
          <w:r>
            <w:rPr>
              <w:u w:val="single"/>
            </w:rPr>
            <w:t xml:space="preserve">                                          </w:t>
          </w:r>
          <w:r w:rsidRPr="00291CB6">
            <w:rPr>
              <w:u w:val="single"/>
            </w:rPr>
            <w:t xml:space="preserve">  </w:t>
          </w:r>
          <w:r>
            <w:rPr>
              <w:u w:val="single"/>
            </w:rPr>
            <w:t xml:space="preserve">   </w:t>
          </w:r>
          <w:r w:rsidRPr="00291CB6">
            <w:rPr>
              <w:color w:val="FFFFFF" w:themeColor="background1"/>
              <w:u w:val="single"/>
            </w:rPr>
            <w:t>.</w:t>
          </w:r>
          <w:r>
            <w:rPr>
              <w:u w:val="single"/>
            </w:rPr>
            <w:t xml:space="preserve"> </w:t>
          </w:r>
          <w:r w:rsidRPr="00291CB6">
            <w:rPr>
              <w:color w:val="FFFFFF" w:themeColor="background1"/>
              <w:u w:val="single"/>
            </w:rPr>
            <w:t>.</w:t>
          </w:r>
          <w:r>
            <w:rPr>
              <w:rStyle w:val="Boldanoarial"/>
              <w:u w:val="single"/>
            </w:rPr>
            <w:t xml:space="preserve">       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34344424F5D74E62A3E55EFC89F5F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ED75C-0FBB-496F-BF21-5AD80CAC815C}"/>
      </w:docPartPr>
      <w:docPartBody>
        <w:p w:rsidR="001E4405" w:rsidRDefault="001E4405">
          <w:pPr>
            <w:pStyle w:val="34344424F5D74E62A3E55EFC89F5FA7A"/>
          </w:pPr>
          <w:r w:rsidRPr="0054474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49705739D84532B2F6D94D6819C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7B00D-41C8-4EDD-8A61-7740C7F30679}"/>
      </w:docPartPr>
      <w:docPartBody>
        <w:p w:rsidR="001E4405" w:rsidRDefault="001E4405" w:rsidP="001E4405">
          <w:pPr>
            <w:pStyle w:val="0E49705739D84532B2F6D94D6819C6AD4"/>
          </w:pPr>
          <w:r w:rsidRPr="008C4A82">
            <w:rPr>
              <w:rStyle w:val="PlaceholderText"/>
              <w:rFonts w:eastAsiaTheme="minorHAnsi"/>
              <w:u w:val="single"/>
            </w:rPr>
            <w:t xml:space="preserve">    </w:t>
          </w:r>
          <w:r>
            <w:rPr>
              <w:rStyle w:val="PlaceholderText"/>
              <w:rFonts w:eastAsiaTheme="minorHAnsi"/>
              <w:u w:val="single"/>
            </w:rPr>
            <w:t xml:space="preserve">   </w:t>
          </w:r>
          <w:r w:rsidRPr="008C4A82">
            <w:rPr>
              <w:rStyle w:val="PlaceholderText"/>
              <w:rFonts w:eastAsiaTheme="minorHAnsi"/>
              <w:u w:val="single"/>
            </w:rPr>
            <w:t xml:space="preserve"> </w:t>
          </w:r>
        </w:p>
      </w:docPartBody>
    </w:docPart>
    <w:docPart>
      <w:docPartPr>
        <w:name w:val="C98BF83B8E6648F0900A50AD2EA9E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AFB60-48B1-44C1-9A13-6EBCB71F354B}"/>
      </w:docPartPr>
      <w:docPartBody>
        <w:p w:rsidR="001E4405" w:rsidRDefault="001E4405" w:rsidP="001E4405">
          <w:pPr>
            <w:pStyle w:val="C98BF83B8E6648F0900A50AD2EA9ED9E4"/>
          </w:pPr>
          <w:r w:rsidRPr="00617654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</w:t>
          </w:r>
          <w:r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Pr="00617654">
            <w:rPr>
              <w:rStyle w:val="PlaceholderText"/>
              <w:u w:val="single"/>
            </w:rPr>
            <w:t xml:space="preserve"> </w:t>
          </w:r>
          <w:r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Pr="00617654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  <w:r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Pr="00617654">
            <w:rPr>
              <w:rStyle w:val="PlaceholderText"/>
              <w:u w:val="single"/>
            </w:rPr>
            <w:t xml:space="preserve"> </w:t>
          </w:r>
          <w:r w:rsidRPr="00617654">
            <w:rPr>
              <w:rStyle w:val="PlaceholderText"/>
              <w:color w:val="FFFFFF" w:themeColor="background1"/>
              <w:u w:val="single"/>
            </w:rPr>
            <w:t>.</w:t>
          </w:r>
          <w:r w:rsidRPr="00617654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</w:t>
          </w:r>
          <w:r w:rsidRPr="00617654">
            <w:rPr>
              <w:rStyle w:val="PlaceholderText"/>
              <w:color w:val="FFFFFF" w:themeColor="background1"/>
              <w:u w:val="single"/>
            </w:rPr>
            <w:t>.</w:t>
          </w:r>
        </w:p>
      </w:docPartBody>
    </w:docPart>
    <w:docPart>
      <w:docPartPr>
        <w:name w:val="7E33F4149A84487EAB3FB2B22518C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BD81E-C8A7-412E-85D5-DE2756B40484}"/>
      </w:docPartPr>
      <w:docPartBody>
        <w:p w:rsidR="001E4405" w:rsidRDefault="001E4405">
          <w:pPr>
            <w:pStyle w:val="7E33F4149A84487EAB3FB2B22518C80A"/>
          </w:pPr>
          <w:r w:rsidRPr="00E9766D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5FB5EDCB08BC4CDE8A290C6C3E803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88AB8-773F-4285-8B76-73B2D2114E3D}"/>
      </w:docPartPr>
      <w:docPartBody>
        <w:p w:rsidR="001E4405" w:rsidRDefault="001E4405" w:rsidP="001E4405">
          <w:pPr>
            <w:pStyle w:val="5FB5EDCB08BC4CDE8A290C6C3E8034284"/>
          </w:pPr>
          <w:r w:rsidRPr="007A33A8">
            <w:rPr>
              <w:rStyle w:val="PlaceholderText"/>
              <w:rFonts w:eastAsiaTheme="minorHAnsi"/>
              <w:u w:val="single"/>
            </w:rPr>
            <w:t xml:space="preserve">                         </w:t>
          </w:r>
        </w:p>
      </w:docPartBody>
    </w:docPart>
    <w:docPart>
      <w:docPartPr>
        <w:name w:val="C2F159A4E2284313AF33418DA2D23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64FBE-0E90-4BCE-8673-1596AFFD7AA7}"/>
      </w:docPartPr>
      <w:docPartBody>
        <w:p w:rsidR="001E4405" w:rsidRDefault="001E4405" w:rsidP="001E4405">
          <w:pPr>
            <w:pStyle w:val="C2F159A4E2284313AF33418DA2D234DA4"/>
          </w:pPr>
          <w:r w:rsidRPr="00D06D61">
            <w:rPr>
              <w:spacing w:val="20"/>
            </w:rPr>
            <w:t>Mentor/ica</w:t>
          </w:r>
        </w:p>
      </w:docPartBody>
    </w:docPart>
    <w:docPart>
      <w:docPartPr>
        <w:name w:val="6EDA0D5378C8418E832D3F212891A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51590-9853-4E9C-ACFE-88C56745E190}"/>
      </w:docPartPr>
      <w:docPartBody>
        <w:p w:rsidR="001E4405" w:rsidRDefault="001E4405" w:rsidP="001E4405">
          <w:pPr>
            <w:pStyle w:val="6EDA0D5378C8418E832D3F212891AF7B4"/>
          </w:pPr>
          <w:r>
            <w:t xml:space="preserve">      </w:t>
          </w:r>
          <w:r>
            <w:rPr>
              <w:u w:val="single"/>
            </w:rPr>
            <w:t xml:space="preserve">                                                  </w:t>
          </w:r>
          <w:r>
            <w:t xml:space="preserve">   </w:t>
          </w:r>
          <w:r w:rsidRPr="00613F10">
            <w:rPr>
              <w:color w:val="FFFFFF" w:themeColor="background1"/>
            </w:rPr>
            <w:t>.</w:t>
          </w:r>
          <w:r>
            <w:t xml:space="preserve"> </w:t>
          </w:r>
          <w:r w:rsidRPr="00613F10">
            <w:rPr>
              <w:color w:val="FFFFFF" w:themeColor="background1"/>
            </w:rPr>
            <w:t>.</w:t>
          </w:r>
          <w:r>
            <w:t xml:space="preserve"> </w:t>
          </w:r>
          <w:r w:rsidRPr="002701D7">
            <w:rPr>
              <w:rStyle w:val="PlaceholderText"/>
              <w:sz w:val="16"/>
            </w:rPr>
            <w:t>(Ime i  prezime, potpis)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05"/>
    <w:rsid w:val="001E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92A00AF98274936A34E55EC5ADDFFE9">
    <w:name w:val="A92A00AF98274936A34E55EC5ADDFFE9"/>
  </w:style>
  <w:style w:type="character" w:styleId="PlaceholderText">
    <w:name w:val="Placeholder Text"/>
    <w:basedOn w:val="DefaultParagraphFont"/>
    <w:uiPriority w:val="99"/>
    <w:semiHidden/>
    <w:rsid w:val="001E4405"/>
    <w:rPr>
      <w:color w:val="808080"/>
    </w:rPr>
  </w:style>
  <w:style w:type="paragraph" w:customStyle="1" w:styleId="ADD9D17CEE4143FFB5B31041B37D6C0C">
    <w:name w:val="ADD9D17CEE4143FFB5B31041B37D6C0C"/>
  </w:style>
  <w:style w:type="paragraph" w:customStyle="1" w:styleId="85E025E38A5A46F8B65EEA3DD7C16B56">
    <w:name w:val="85E025E38A5A46F8B65EEA3DD7C16B56"/>
  </w:style>
  <w:style w:type="paragraph" w:customStyle="1" w:styleId="D4E160097103409DB38A9F345E503EEC">
    <w:name w:val="D4E160097103409DB38A9F345E503EEC"/>
  </w:style>
  <w:style w:type="paragraph" w:customStyle="1" w:styleId="B5C0F1AA84AC44CE8E42ADB95277E688">
    <w:name w:val="B5C0F1AA84AC44CE8E42ADB95277E688"/>
  </w:style>
  <w:style w:type="paragraph" w:customStyle="1" w:styleId="7937A1F9C09C4F4C9165EF86C302579A">
    <w:name w:val="7937A1F9C09C4F4C9165EF86C302579A"/>
  </w:style>
  <w:style w:type="character" w:customStyle="1" w:styleId="Boldanoarial">
    <w:name w:val="Boldano arial"/>
    <w:basedOn w:val="DefaultParagraphFont"/>
    <w:uiPriority w:val="1"/>
    <w:rsid w:val="001E4405"/>
    <w:rPr>
      <w:rFonts w:ascii="Arial Narrow" w:hAnsi="Arial Narrow"/>
      <w:b/>
      <w:sz w:val="24"/>
    </w:rPr>
  </w:style>
  <w:style w:type="paragraph" w:customStyle="1" w:styleId="6D754AE0E7CA47AA88DFE69B69D7C031">
    <w:name w:val="6D754AE0E7CA47AA88DFE69B69D7C031"/>
  </w:style>
  <w:style w:type="paragraph" w:customStyle="1" w:styleId="34344424F5D74E62A3E55EFC89F5FA7A">
    <w:name w:val="34344424F5D74E62A3E55EFC89F5FA7A"/>
  </w:style>
  <w:style w:type="paragraph" w:customStyle="1" w:styleId="0E49705739D84532B2F6D94D6819C6AD">
    <w:name w:val="0E49705739D84532B2F6D94D6819C6AD"/>
  </w:style>
  <w:style w:type="paragraph" w:customStyle="1" w:styleId="C98BF83B8E6648F0900A50AD2EA9ED9E">
    <w:name w:val="C98BF83B8E6648F0900A50AD2EA9ED9E"/>
  </w:style>
  <w:style w:type="paragraph" w:customStyle="1" w:styleId="7E33F4149A84487EAB3FB2B22518C80A">
    <w:name w:val="7E33F4149A84487EAB3FB2B22518C80A"/>
  </w:style>
  <w:style w:type="paragraph" w:customStyle="1" w:styleId="5FB5EDCB08BC4CDE8A290C6C3E803428">
    <w:name w:val="5FB5EDCB08BC4CDE8A290C6C3E803428"/>
  </w:style>
  <w:style w:type="paragraph" w:customStyle="1" w:styleId="C2F159A4E2284313AF33418DA2D234DA">
    <w:name w:val="C2F159A4E2284313AF33418DA2D234DA"/>
  </w:style>
  <w:style w:type="paragraph" w:customStyle="1" w:styleId="6EDA0D5378C8418E832D3F212891AF7B">
    <w:name w:val="6EDA0D5378C8418E832D3F212891AF7B"/>
  </w:style>
  <w:style w:type="paragraph" w:customStyle="1" w:styleId="85E025E38A5A46F8B65EEA3DD7C16B561">
    <w:name w:val="85E025E38A5A46F8B65EEA3DD7C16B56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D4E160097103409DB38A9F345E503EEC1">
    <w:name w:val="D4E160097103409DB38A9F345E503EEC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7937A1F9C09C4F4C9165EF86C302579A1">
    <w:name w:val="7937A1F9C09C4F4C9165EF86C302579A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D754AE0E7CA47AA88DFE69B69D7C0311">
    <w:name w:val="6D754AE0E7CA47AA88DFE69B69D7C031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0E49705739D84532B2F6D94D6819C6AD1">
    <w:name w:val="0E49705739D84532B2F6D94D6819C6AD1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98BF83B8E6648F0900A50AD2EA9ED9E1">
    <w:name w:val="C98BF83B8E6648F0900A50AD2EA9ED9E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5FB5EDCB08BC4CDE8A290C6C3E8034281">
    <w:name w:val="5FB5EDCB08BC4CDE8A290C6C3E8034281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2F159A4E2284313AF33418DA2D234DA1">
    <w:name w:val="C2F159A4E2284313AF33418DA2D234DA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EDA0D5378C8418E832D3F212891AF7B1">
    <w:name w:val="6EDA0D5378C8418E832D3F212891AF7B1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85E025E38A5A46F8B65EEA3DD7C16B562">
    <w:name w:val="85E025E38A5A46F8B65EEA3DD7C16B56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D4E160097103409DB38A9F345E503EEC2">
    <w:name w:val="D4E160097103409DB38A9F345E503EEC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7937A1F9C09C4F4C9165EF86C302579A2">
    <w:name w:val="7937A1F9C09C4F4C9165EF86C302579A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D754AE0E7CA47AA88DFE69B69D7C0312">
    <w:name w:val="6D754AE0E7CA47AA88DFE69B69D7C031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0E49705739D84532B2F6D94D6819C6AD2">
    <w:name w:val="0E49705739D84532B2F6D94D6819C6AD2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98BF83B8E6648F0900A50AD2EA9ED9E2">
    <w:name w:val="C98BF83B8E6648F0900A50AD2EA9ED9E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5FB5EDCB08BC4CDE8A290C6C3E8034282">
    <w:name w:val="5FB5EDCB08BC4CDE8A290C6C3E8034282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2F159A4E2284313AF33418DA2D234DA2">
    <w:name w:val="C2F159A4E2284313AF33418DA2D234DA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EDA0D5378C8418E832D3F212891AF7B2">
    <w:name w:val="6EDA0D5378C8418E832D3F212891AF7B2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85E025E38A5A46F8B65EEA3DD7C16B563">
    <w:name w:val="85E025E38A5A46F8B65EEA3DD7C16B56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D4E160097103409DB38A9F345E503EEC3">
    <w:name w:val="D4E160097103409DB38A9F345E503EEC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7937A1F9C09C4F4C9165EF86C302579A3">
    <w:name w:val="7937A1F9C09C4F4C9165EF86C302579A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D754AE0E7CA47AA88DFE69B69D7C0313">
    <w:name w:val="6D754AE0E7CA47AA88DFE69B69D7C031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0E49705739D84532B2F6D94D6819C6AD3">
    <w:name w:val="0E49705739D84532B2F6D94D6819C6AD3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98BF83B8E6648F0900A50AD2EA9ED9E3">
    <w:name w:val="C98BF83B8E6648F0900A50AD2EA9ED9E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5FB5EDCB08BC4CDE8A290C6C3E8034283">
    <w:name w:val="5FB5EDCB08BC4CDE8A290C6C3E8034283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2F159A4E2284313AF33418DA2D234DA3">
    <w:name w:val="C2F159A4E2284313AF33418DA2D234DA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EDA0D5378C8418E832D3F212891AF7B3">
    <w:name w:val="6EDA0D5378C8418E832D3F212891AF7B3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85E025E38A5A46F8B65EEA3DD7C16B564">
    <w:name w:val="85E025E38A5A46F8B65EEA3DD7C16B56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D4E160097103409DB38A9F345E503EEC4">
    <w:name w:val="D4E160097103409DB38A9F345E503EEC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7937A1F9C09C4F4C9165EF86C302579A4">
    <w:name w:val="7937A1F9C09C4F4C9165EF86C302579A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D754AE0E7CA47AA88DFE69B69D7C0314">
    <w:name w:val="6D754AE0E7CA47AA88DFE69B69D7C031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0E49705739D84532B2F6D94D6819C6AD4">
    <w:name w:val="0E49705739D84532B2F6D94D6819C6AD4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98BF83B8E6648F0900A50AD2EA9ED9E4">
    <w:name w:val="C98BF83B8E6648F0900A50AD2EA9ED9E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5FB5EDCB08BC4CDE8A290C6C3E8034284">
    <w:name w:val="5FB5EDCB08BC4CDE8A290C6C3E8034284"/>
    <w:rsid w:val="001E4405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2F159A4E2284313AF33418DA2D234DA4">
    <w:name w:val="C2F159A4E2284313AF33418DA2D234DA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  <w:style w:type="paragraph" w:customStyle="1" w:styleId="6EDA0D5378C8418E832D3F212891AF7B4">
    <w:name w:val="6EDA0D5378C8418E832D3F212891AF7B4"/>
    <w:rsid w:val="001E4405"/>
    <w:pPr>
      <w:spacing w:after="0" w:line="240" w:lineRule="auto"/>
      <w:jc w:val="center"/>
    </w:pPr>
    <w:rPr>
      <w:rFonts w:ascii="Arial Narrow" w:eastAsia="Times New Roman" w:hAnsi="Arial Narrow" w:cs="Arial Narrow"/>
      <w:kern w:val="0"/>
      <w:sz w:val="24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c66e5-4580-4b3d-937d-15669e8ec9c8">
      <Terms xmlns="http://schemas.microsoft.com/office/infopath/2007/PartnerControls"/>
    </lcf76f155ced4ddcb4097134ff3c332f>
    <TaxCatchAll xmlns="02e13a99-47de-43c8-9d92-3e2f2af193af" xsi:nil="true"/>
  </documentManagement>
</p:properties>
</file>

<file path=customXml/itemProps1.xml><?xml version="1.0" encoding="utf-8"?>
<ds:datastoreItem xmlns:ds="http://schemas.openxmlformats.org/officeDocument/2006/customXml" ds:itemID="{BC5118E1-F082-44DA-A4A8-6F8142996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673D8-B96C-44C8-A8DA-0FBCB1D99F8A}"/>
</file>

<file path=customXml/itemProps3.xml><?xml version="1.0" encoding="utf-8"?>
<ds:datastoreItem xmlns:ds="http://schemas.openxmlformats.org/officeDocument/2006/customXml" ds:itemID="{C313E487-0E30-4AC6-92C7-D5941E31C77E}"/>
</file>

<file path=customXml/itemProps4.xml><?xml version="1.0" encoding="utf-8"?>
<ds:datastoreItem xmlns:ds="http://schemas.openxmlformats.org/officeDocument/2006/customXml" ds:itemID="{F24DBCD7-49A9-4A13-8C2C-12B2E4F2289C}"/>
</file>

<file path=docProps/app.xml><?xml version="1.0" encoding="utf-8"?>
<Properties xmlns="http://schemas.openxmlformats.org/officeDocument/2006/extended-properties" xmlns:vt="http://schemas.openxmlformats.org/officeDocument/2006/docPropsVTypes">
  <Template>OB-7-10-2 Potvrda o prihvacanju zavrsnog rada i provedenom postupku provjere njegove izvornosti.dotx</Template>
  <TotalTime>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Dokšanović</dc:creator>
  <cp:keywords/>
  <dc:description/>
  <cp:lastModifiedBy>Tihomir Dokšanović</cp:lastModifiedBy>
  <cp:revision>1</cp:revision>
  <cp:lastPrinted>2019-01-30T11:50:00Z</cp:lastPrinted>
  <dcterms:created xsi:type="dcterms:W3CDTF">2023-10-23T12:00:00Z</dcterms:created>
  <dcterms:modified xsi:type="dcterms:W3CDTF">2023-10-23T12:05:00Z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0x0101009ADD1D04B37AF144AC27BF2E495FED85</vt:lpwstr>
  </property>
</Properties>
</file>